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22CA9" w14:textId="77777777" w:rsidR="002C74A4" w:rsidRDefault="002C74A4" w:rsidP="002C74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STILLYNGTON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29784316" w14:textId="77777777" w:rsidR="002C74A4" w:rsidRDefault="002C74A4" w:rsidP="002C74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5B267DB" w14:textId="77777777" w:rsidR="002C74A4" w:rsidRDefault="002C74A4" w:rsidP="002C74A4">
      <w:pPr>
        <w:rPr>
          <w:rFonts w:ascii="Times New Roman" w:hAnsi="Times New Roman" w:cs="Times New Roman"/>
          <w:sz w:val="24"/>
          <w:szCs w:val="24"/>
        </w:rPr>
      </w:pPr>
    </w:p>
    <w:p w14:paraId="2846ED44" w14:textId="77777777" w:rsidR="002C74A4" w:rsidRDefault="002C74A4" w:rsidP="002C74A4">
      <w:pPr>
        <w:rPr>
          <w:rFonts w:ascii="Times New Roman" w:hAnsi="Times New Roman" w:cs="Times New Roman"/>
          <w:sz w:val="24"/>
          <w:szCs w:val="24"/>
        </w:rPr>
      </w:pPr>
    </w:p>
    <w:p w14:paraId="4408FFBA" w14:textId="77777777" w:rsidR="002C74A4" w:rsidRDefault="002C74A4" w:rsidP="002C74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Sep.1411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28475AFD" w14:textId="77777777" w:rsidR="002C74A4" w:rsidRDefault="002C74A4" w:rsidP="002C74A4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547A5C46" w14:textId="77777777" w:rsidR="002C74A4" w:rsidRDefault="002C74A4" w:rsidP="002C74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7532C464" w14:textId="77777777" w:rsidR="002C74A4" w:rsidRDefault="002C74A4" w:rsidP="002C74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A51DCD" w14:textId="77777777" w:rsidR="002C74A4" w:rsidRDefault="002C74A4" w:rsidP="002C74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75037C" w14:textId="77777777" w:rsidR="002C74A4" w:rsidRDefault="002C74A4" w:rsidP="002C74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2023</w:t>
      </w:r>
    </w:p>
    <w:p w14:paraId="5239B9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06633" w14:textId="77777777" w:rsidR="002C74A4" w:rsidRDefault="002C74A4" w:rsidP="009139A6">
      <w:r>
        <w:separator/>
      </w:r>
    </w:p>
  </w:endnote>
  <w:endnote w:type="continuationSeparator" w:id="0">
    <w:p w14:paraId="677F9111" w14:textId="77777777" w:rsidR="002C74A4" w:rsidRDefault="002C74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4E7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2C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F6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722D5" w14:textId="77777777" w:rsidR="002C74A4" w:rsidRDefault="002C74A4" w:rsidP="009139A6">
      <w:r>
        <w:separator/>
      </w:r>
    </w:p>
  </w:footnote>
  <w:footnote w:type="continuationSeparator" w:id="0">
    <w:p w14:paraId="4B2A02CA" w14:textId="77777777" w:rsidR="002C74A4" w:rsidRDefault="002C74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0B6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825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52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4A4"/>
    <w:rsid w:val="000666E0"/>
    <w:rsid w:val="002510B7"/>
    <w:rsid w:val="002C74A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DFC63"/>
  <w15:chartTrackingRefBased/>
  <w15:docId w15:val="{1A3D6130-65D4-4720-8931-70F6AE2B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4A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2023-03-10T22:11:00Z</dcterms:created>
  <dcterms:modified xsi:type="dcterms:W3CDTF">2023-03-10T22:11:00Z</dcterms:modified>
</cp:coreProperties>
</file>